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292" w:rsidRDefault="00331292">
      <w:pPr>
        <w:rPr>
          <w:sz w:val="22"/>
        </w:rPr>
      </w:pPr>
    </w:p>
    <w:p w:rsidR="00331292" w:rsidRDefault="00331292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This is the simple example template containing only headers for each report item and the bookmarks. The invisible bookmarks are indicated by text between brackets.</w:t>
      </w:r>
    </w:p>
    <w:p w:rsidR="00331292" w:rsidRDefault="00331292">
      <w:r>
        <w:rPr>
          <w:sz w:val="22"/>
        </w:rPr>
        <w:t>Modify it according to your own needs and standards.</w:t>
      </w:r>
      <w:r>
        <w:t xml:space="preserve"> </w:t>
      </w:r>
    </w:p>
    <w:p w:rsidR="00331292" w:rsidRDefault="00331292">
      <w:pPr>
        <w:pStyle w:val="Heading2"/>
      </w:pPr>
      <w:r>
        <w:t xml:space="preserve">Measurement Conditions:  </w:t>
      </w:r>
      <w:r>
        <w:rPr>
          <w:rFonts w:ascii="Times New Roman" w:hAnsi="Times New Roman"/>
          <w:b w:val="0"/>
          <w:i w:val="0"/>
          <w:sz w:val="22"/>
        </w:rPr>
        <w:t>(Bookmark 1)</w:t>
      </w:r>
    </w:p>
    <w:p w:rsidR="00331292" w:rsidRDefault="00331292">
      <w:pPr>
        <w:rPr>
          <w:sz w:val="22"/>
        </w:rPr>
      </w:pPr>
      <w:bookmarkStart w:id="0" w:name="Bookmark1"/>
      <w:bookmarkEnd w:id="0"/>
    </w:p>
    <w:p w:rsidR="00331292" w:rsidRDefault="00331292">
      <w:pPr>
        <w:pStyle w:val="Heading2"/>
      </w:pPr>
      <w:r>
        <w:t xml:space="preserve">Main Graphics, Analyze View: </w:t>
      </w:r>
      <w:r>
        <w:rPr>
          <w:rFonts w:ascii="Times New Roman" w:hAnsi="Times New Roman"/>
          <w:b w:val="0"/>
          <w:i w:val="0"/>
          <w:sz w:val="22"/>
        </w:rPr>
        <w:t>(Bookmark 2)</w:t>
      </w:r>
    </w:p>
    <w:p w:rsidR="00331292" w:rsidRDefault="00D3503C">
      <w:pPr>
        <w:rPr>
          <w:sz w:val="22"/>
        </w:rPr>
      </w:pPr>
      <w:bookmarkStart w:id="1" w:name="Bookmark2"/>
      <w:bookmarkEnd w:id="1"/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1" name="Picture 1" descr="C:\Users\xrd\AppData\Local\Temp\tmp4D2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rd\AppData\Local\Temp\tmp4D25.e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pStyle w:val="Heading2"/>
      </w:pPr>
      <w:r>
        <w:lastRenderedPageBreak/>
        <w:t xml:space="preserve">Peak List: </w:t>
      </w:r>
      <w:r>
        <w:rPr>
          <w:rFonts w:ascii="Times New Roman" w:hAnsi="Times New Roman"/>
          <w:b w:val="0"/>
          <w:i w:val="0"/>
          <w:sz w:val="22"/>
        </w:rPr>
        <w:t>(Bookmark 3)</w:t>
      </w:r>
    </w:p>
    <w:p w:rsidR="00331292" w:rsidRDefault="00D3503C">
      <w:pPr>
        <w:rPr>
          <w:sz w:val="22"/>
        </w:rPr>
      </w:pPr>
      <w:bookmarkStart w:id="2" w:name="Bookmark3"/>
      <w:bookmarkEnd w:id="2"/>
      <w:r>
        <w:rPr>
          <w:noProof/>
          <w:sz w:val="22"/>
        </w:rPr>
        <w:drawing>
          <wp:inline distT="0" distB="0" distL="0" distR="0">
            <wp:extent cx="4762500" cy="4762500"/>
            <wp:effectExtent l="0" t="0" r="0" b="0"/>
            <wp:docPr id="4" name="Picture 4" descr="C:\Users\xrd\AppData\Local\Temp\tmp4DC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rd\AppData\Local\Temp\tmp4DC4.e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Titanium Oxide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10.0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Potassium Sodium Calcium Aluminum Silicon Oxide Hydrate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10.0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Tin Oxide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Potassium Sodium Calcium Manganese Aluminum Iron Silicon Oxide Hydroxide Hydrate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3.0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Potassium Magnesium Manganese Iron Aluminum Silicate Hydroxide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7.0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Magnesium Aluminum Silicon Oxide Hydroxide Hydrate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7.0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Potassium Magnesium Aluminum Iron Silicon Oxide Hydroxide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22.0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Magnesium Manganese Aluminum Arsenic Iron Phosphorus Silicon Vanadium Oxide Hydroxide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28.0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Phase Potassium Aluminum Silicate</w:t>
      </w:r>
      <w:r>
        <w:rPr>
          <w:sz w:val="22"/>
        </w:rPr>
        <w:tab/>
        <w:t xml:space="preserve"> 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12.0</w:t>
      </w:r>
    </w:p>
    <w:p w:rsidR="00064B8D" w:rsidRDefault="00D3503C" w:rsidP="00064B8D">
      <w:pPr>
        <w:tabs>
          <w:tab w:val="left" w:pos="3000"/>
        </w:tabs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5486400" cy="2743200"/>
            <wp:effectExtent l="0" t="0" r="0" b="0"/>
            <wp:docPr id="5" name="Picture 5" descr="C:\Users\xrd\AppData\Local\Temp\tmp4E0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rd\AppData\Local\Temp\tmp4E04.e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885"/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</w:tblGrid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Scan name</w:t>
            </w:r>
          </w:p>
        </w:tc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Titanium Oxide</w:t>
            </w:r>
          </w:p>
        </w:tc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Potassium Sodium Calcium Aluminum Silicon Oxide Hydrate</w:t>
            </w:r>
          </w:p>
        </w:tc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Tin Oxide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Potassium Sodium Calcium Manganese Aluminum Iron Silicon Oxide Hydroxide Hydrate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Potassium Magnesium Manganese Iron Aluminum Silicate Hydroxide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Magnesium Aluminum Silicon Oxide Hydroxide Hydrate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Potassium Magnesium Aluminum Iron Silicon Oxide Hydroxide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Magnesium Manganese Aluminum Arsenic Iron Phosphorus Silicon Vanadium Oxide Hydroxide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064B8D">
              <w:rPr>
                <w:sz w:val="22"/>
              </w:rPr>
              <w:t>Potassium Aluminum Silicate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rPr>
                <w:sz w:val="22"/>
              </w:rPr>
            </w:pPr>
            <w:r w:rsidRPr="00064B8D">
              <w:rPr>
                <w:sz w:val="22"/>
              </w:rPr>
              <w:t>21 Etosha22 HSsub 0.1-2.5cm S4 400C</w:t>
            </w:r>
          </w:p>
        </w:tc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10.0</w:t>
            </w:r>
          </w:p>
        </w:tc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10.0</w:t>
            </w:r>
          </w:p>
        </w:tc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1.0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7.0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7.0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22.0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28.0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064B8D">
              <w:rPr>
                <w:sz w:val="22"/>
              </w:rPr>
              <w:t>12.0</w:t>
            </w:r>
          </w:p>
        </w:tc>
      </w:tr>
    </w:tbl>
    <w:p w:rsidR="00064B8D" w:rsidRDefault="00064B8D" w:rsidP="00064B8D">
      <w:pPr>
        <w:tabs>
          <w:tab w:val="left" w:pos="3000"/>
        </w:tabs>
        <w:rPr>
          <w:sz w:val="22"/>
        </w:rPr>
      </w:pPr>
    </w:p>
    <w:p w:rsidR="00331292" w:rsidRDefault="00331292">
      <w:pPr>
        <w:pStyle w:val="Heading2"/>
      </w:pPr>
      <w:r>
        <w:lastRenderedPageBreak/>
        <w:t xml:space="preserve">Pattern List: </w:t>
      </w:r>
      <w:r>
        <w:rPr>
          <w:rFonts w:ascii="Times New Roman" w:hAnsi="Times New Roman"/>
          <w:b w:val="0"/>
          <w:i w:val="0"/>
          <w:sz w:val="22"/>
        </w:rPr>
        <w:t>(Bookmark 4)</w:t>
      </w:r>
    </w:p>
    <w:p w:rsidR="00331292" w:rsidRDefault="00D3503C">
      <w:pPr>
        <w:rPr>
          <w:sz w:val="22"/>
        </w:rPr>
      </w:pPr>
      <w:bookmarkStart w:id="3" w:name="Bookmark4"/>
      <w:bookmarkEnd w:id="3"/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2" name="Picture 2" descr="C:\Users\xrd\AppData\Local\Temp\tmp4D8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rd\AppData\Local\Temp\tmp4D84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pStyle w:val="Heading2"/>
      </w:pPr>
      <w:r>
        <w:t xml:space="preserve">Document History: </w:t>
      </w:r>
      <w:r>
        <w:rPr>
          <w:rFonts w:ascii="Times New Roman" w:hAnsi="Times New Roman"/>
          <w:b w:val="0"/>
          <w:i w:val="0"/>
          <w:sz w:val="22"/>
        </w:rPr>
        <w:t>(Bookmark 5)</w:t>
      </w:r>
    </w:p>
    <w:p w:rsidR="00331292" w:rsidRDefault="00331292">
      <w:pPr>
        <w:rPr>
          <w:sz w:val="22"/>
        </w:rPr>
      </w:pPr>
      <w:bookmarkStart w:id="4" w:name="Bookmark5"/>
      <w:bookmarkEnd w:id="4"/>
    </w:p>
    <w:p w:rsidR="00064B8D" w:rsidRDefault="00D3503C">
      <w:pPr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3" name="Picture 3" descr="C:\Users\xrd\AppData\Local\Temp\tmp4DB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rd\AppData\Local\Temp\tmp4DB4.e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rPr>
          <w:sz w:val="22"/>
        </w:rPr>
      </w:pPr>
      <w:r>
        <w:rPr>
          <w:sz w:val="22"/>
        </w:rPr>
        <w:t>More items… (Bookmark 6)</w:t>
      </w:r>
    </w:p>
    <w:p w:rsidR="00331292" w:rsidRDefault="00331292">
      <w:pPr>
        <w:rPr>
          <w:sz w:val="22"/>
        </w:rPr>
      </w:pPr>
      <w:bookmarkStart w:id="5" w:name="Bookmark6"/>
      <w:bookmarkEnd w:id="5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1251"/>
        <w:gridCol w:w="1356"/>
        <w:gridCol w:w="1356"/>
        <w:gridCol w:w="1356"/>
      </w:tblGrid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Pos. [°2θ]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Iobs [cts]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Icalc [cts]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Iback [cts]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lastRenderedPageBreak/>
              <w:t>2.0054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8788.0000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8761.8937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8788.0000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2.0164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8760.2950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8727.1010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8724.2460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2.0274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8782.1072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8663.4373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8660.4920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2.0384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8698.8879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8599.7779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8596.7380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2.0494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8495.6037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8536.1232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8532.9840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2.0604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8656.2847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8472.4734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8469.2300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2.0714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8554.9145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8408.8289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8405.4761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2.0824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8375.2468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8345.1900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8341.7221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2.0934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8352.4897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8281.5571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8277.9681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2.1044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8403.2611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8217.9307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8214.2141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2.1154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8326.2399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8154.3112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8150.4601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2.1264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8270.2935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8090.6991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8086.7061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2.1374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8220.1150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8027.0950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8022.9521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2.1484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8211.4848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7963.4995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7959.1981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2.1594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8168.0492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7899.9132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7895.4441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2.1704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8080.8171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7836.3369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7831.6901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2.1814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8198.4680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7772.7714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7767.9362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2.1924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8078.0600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7709.1274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7704.1822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2.2034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8052.6460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7645.4773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7640.2290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2.2144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8016.9228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7581.7507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7576.2759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2.2254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7905.9803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7518.0391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7512.3228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2.2364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8024.9557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7454.3438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7448.3696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2.2474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7845.5713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7390.6664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7384.4165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2.2584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7826.7055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7327.0084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7320.4633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2.2694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7748.5339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7263.3717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7256.5102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2.2804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7773.5742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7199.7585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7192.5571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2.2914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7737.3284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7136.1711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7128.6039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2.3024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7781.3584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7072.6122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7064.6508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2.3134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7782.7335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7009.0848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7000.6977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2.3244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7718.2463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6945.5924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6936.7445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2.3354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7560.5811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6882.1389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6872.7914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2.3464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7530.7080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6818.7287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6808.8382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2.3574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7501.7453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6755.3670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6744.8851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2.3684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7536.1047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6692.0597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6680.9320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2.3794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7533.1042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6628.7408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6616.9788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2.3904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7473.7399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6565.4759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6552.8646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2.4014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7398.3717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6502.2166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6488.7503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2.4124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7407.1760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6439.0467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6424.6361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2.4234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7331.8151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6375.9790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6360.5218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2.4344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7206.3953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6313.0288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6296.4076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2.4454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7191.2311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6250.2141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6232.2933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2.4564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7199.1971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6187.5567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6168.1791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2.4674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7171.8407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6125.0827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6104.0648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2.4784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7175.1293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6062.8240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6039.9506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2.4894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7099.2360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6000.8195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5975.8363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2.5004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7011.2389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5939.1171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5911.7221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2.5114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7016.2694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5877.7768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5847.6078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2.5224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7022.4027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5816.8736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5783.4936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2.5334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7005.1003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5756.5033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5719.3793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2.5444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6898.0133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5696.7903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5655.2651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2.5554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6818.3235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5637.9013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5591.1508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lastRenderedPageBreak/>
              <w:t>2.5664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6807.2389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5580.0735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5527.0366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2.5774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6827.3697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5523.6715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5462.9223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2.5884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6786.5831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5469.3096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5398.8081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2.5994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6712.8672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5418.0876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5334.6938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2.6104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6667.0157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5371.9980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5270.5796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2.6214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6587.1701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5334.5110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5206.4653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2.6324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6588.2271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5311.1982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5142.3511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2.6434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6446.5919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5310.0201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5078.2368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2.6544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6477.5472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5340.6861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5014.1226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2.6654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6479.0767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5412.5265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4950.0083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2.6764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6402.5211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5530.7038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4885.8941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2.6874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6227.8289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5690.9876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4821.7798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2.6984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6134.3142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5873.1302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4757.6656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2.7094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6070.6558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6033.9584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4693.5513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2.7204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5944.3525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6110.0851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4629.4371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2.7314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5757.0029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6047.8605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4565.3228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2.7424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5672.2370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5846.1233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4501.2086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2.7534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5350.2497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5557.6930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4437.0943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2.7644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5232.1785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5246.8352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4372.8190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2.7754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5095.5251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4957.2766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4308.5436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2.7864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4922.2837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4709.7068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4244.2682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2.7974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4892.0354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4508.5685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4179.9929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2.8084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4682.8387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4348.8082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4115.7175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2.8194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4390.6863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4221.1139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4051.4421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2.8304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4446.9646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4115.7370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3987.1668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2.8414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4296.1337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4024.6593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3922.8914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2.8524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3993.5054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3942.2590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3858.6161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2.8634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3931.9410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3865.0316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3794.3407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2.8744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3752.3082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3790.9652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3730.0653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2.8854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3644.7384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3718.9501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3665.7900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2.8964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3593.2212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3648.3677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3601.5146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2.9074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3464.9921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3578.8509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3537.2392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2.9184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3464.3225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3510.1613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3472.9639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2.9294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3473.9970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3442.1314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3408.6885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2.9404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3295.0895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3390.4640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3344.4132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2.9514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3291.6391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3336.3793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3308.9371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2.9624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3203.9705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3298.4853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3273.4611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2.9734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3205.3294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3260.8946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3237.9851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2.9844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3078.8830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3223.5588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3202.5091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2.9954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3116.2301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3186.4389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3167.0330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3.0064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3033.7630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3149.5030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3131.5570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3.0174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3024.5457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3112.7247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3096.0810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3.0284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2965.2714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3076.0824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3060.6050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3.0394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2908.7089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3039.5578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3025.1289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3.0504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2932.4179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3003.1357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2989.6529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3.0614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2977.9085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2966.8032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2954.1769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3.0724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2859.7689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2930.5494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2918.7009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3.0834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2845.0020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2894.3651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2883.2249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3.0944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2781.2876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2858.2421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2847.7488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3.1054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2804.9164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2822.1737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2812.2728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lastRenderedPageBreak/>
              <w:t>3.1164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2779.5152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2786.1539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2776.7968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3.1274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2714.6077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2755.5245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2741.3208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3.1384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2746.5713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2723.9693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2715.5740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3.1494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2653.6441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2697.7961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2689.8272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3.1604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2687.7625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2671.6545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2664.0804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3.1714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2626.6519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2645.5415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2638.3336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3.1824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2583.6480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2619.4543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2612.5868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3.1934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2604.9734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2593.3906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2586.8400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3.2044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2566.2630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2567.3483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2561.0932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3.2154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2544.9194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2541.3255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2535.3464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3.2264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2498.9631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2515.3206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2509.5996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3.2374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2502.7896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2489.3319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2483.8528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3.2484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2486.5000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2463.3583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2458.1060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3.2594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2340.3422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2437.3984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2432.3592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3.2704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2361.0300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2411.4512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2406.6124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3.2814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2437.1091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2385.5157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2380.8656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3.2924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2389.2433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2359.5910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2355.1188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3.3034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2328.4572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2333.6763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2329.3720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3.3144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2290.4980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2312.9867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2303.6252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3.3254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2255.3215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2291.3645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2287.3688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3.3364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2287.3083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2274.9661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2271.1125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3.3474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2271.0236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2258.5751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2254.8561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3.3584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2274.1254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2242.1911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2238.5997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3.3694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2263.3137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2225.8135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2222.3434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3.3804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2204.2537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2209.4419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2206.0870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3.3914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2223.6991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2193.0759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2189.8306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3.4024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2212.0010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2176.7153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2173.5742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3.4134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2152.4965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2160.3596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2157.3179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3.4244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2135.5855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2144.0085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2141.0615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3.4354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2143.7719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2127.6617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2124.8051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3.4464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2100.7999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2111.3191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2108.5488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3.4574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2139.7109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2094.9803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2092.2924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3.4684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2140.1091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2078.6451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2076.0360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3.4794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2084.2969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2062.3133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2059.7797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3.4904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2057.7699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2045.9848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2043.5233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3.5014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2007.3323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2031.6328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2027.2669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3.5124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2017.1421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2016.9276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2014.6015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3.5234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1988.8377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2004.1986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2001.9360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3.5344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1979.9184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1991.4721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1989.2706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3.5454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2025.0826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1978.7481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1976.6052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3.5564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1954.5014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1966.0544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1963.9397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3.5674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1982.6264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1953.3963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1951.2743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3.5784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1972.6952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1940.6941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1938.6088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3.5894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1921.4248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1927.5215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1925.9434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3.6004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1949.6745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1913.8082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1913.2780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3.6114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1926.8368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1900.7529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1900.6125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3.6224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1906.7050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1888.0893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1887.9471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3.6334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1876.1514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1875.4257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1875.2816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3.6444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1875.8196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1862.7622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1862.6162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3.6554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1911.5900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1850.0987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1849.9507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lastRenderedPageBreak/>
              <w:t>3.6664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1857.2276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1837.4352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1837.2853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3.6774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1823.5575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1824.7718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1824.6199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3.6884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1836.7301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1812.1085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1811.9544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3.6994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1835.4287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1799.4452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1799.2890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3.7104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1747.2040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1786.7819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1786.6235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3.7214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1789.3746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1774.1186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1773.9581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3.7324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1673.1396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1761.4555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1761.2927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3.7434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1708.2734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1748.7923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1748.6272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3.7544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1808.3363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1736.1292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1735.9618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3.7654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1728.9085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1723.4662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1723.2963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3.7764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1741.6618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1710.8032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1710.6309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3.7874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1727.1327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1698.1403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1697.9655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3.7984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1677.2478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1685.4774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1685.3000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3.8094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1748.8741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1672.8146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1672.6346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3.8204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1738.0295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1660.1518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1659.9691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3.8314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1637.2173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1647.4891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1647.3037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3.8424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1683.5821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1634.8265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1634.6383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3.8534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1569.6224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1622.1639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1621.9728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3.8644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1589.2950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1609.5014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1609.3074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3.8754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1555.2901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1598.2603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1596.6419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3.8864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1659.6947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1586.7628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1586.5628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3.8974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1641.8299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1576.6868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1576.4836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3.9084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1534.9927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1566.6108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1566.4044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3.9194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1610.3068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1556.5349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1556.3252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3.9304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1599.2080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1546.4591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1546.2461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3.9414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1559.3677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1536.3834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1536.1669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3.9524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1552.4041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1526.3078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1526.0877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3.9634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1561.0659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1516.2322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1516.0085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3.9744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1564.1971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1506.1568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1505.9294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3.9854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1534.2035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1496.0814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1495.8502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3.9964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1493.2723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1486.0061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1485.7710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4.0074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1462.2232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1475.9309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1475.6918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4.0184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1512.8215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1465.8559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1465.6126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4.0294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1435.0305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1455.7809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1455.5335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4.0404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1413.8800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1445.7061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1445.4543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4.0514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1407.8761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1435.6313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1435.3751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4.0624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1444.1780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1427.3699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1425.2959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4.0734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1444.3677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1418.7813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1418.5159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4.0844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1409.4336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1412.0061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1411.7359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4.0954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1402.7945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1405.2310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1404.9559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4.1064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1437.3102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1398.4561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1398.1758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4.1174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1400.4867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1391.6812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1391.3958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4.1284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1377.3982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1384.9066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1384.6158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4.1394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1384.6214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1378.1321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1377.8357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4.1504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1363.5708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1371.3577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1371.0557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4.1614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1355.9105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1364.5835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1364.2757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4.1724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1342.8987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1357.8095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1357.4957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4.1834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1333.6549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1351.0356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1350.7156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4.1944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1313.6755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1344.2620</w:t>
            </w:r>
          </w:p>
        </w:tc>
        <w:tc>
          <w:tcPr>
            <w:tcW w:w="135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1343.9356</w:t>
            </w:r>
          </w:p>
        </w:tc>
      </w:tr>
    </w:tbl>
    <w:p w:rsidR="00064B8D" w:rsidRDefault="00064B8D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lastRenderedPageBreak/>
        <w:t>More items… (Bookmark 7)</w:t>
      </w:r>
    </w:p>
    <w:p w:rsidR="00331292" w:rsidRDefault="00331292">
      <w:pPr>
        <w:rPr>
          <w:sz w:val="22"/>
        </w:rPr>
      </w:pPr>
      <w:bookmarkStart w:id="6" w:name="Bookmark7"/>
      <w:bookmarkEnd w:id="6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711"/>
        <w:gridCol w:w="1731"/>
        <w:gridCol w:w="1731"/>
        <w:gridCol w:w="1686"/>
        <w:gridCol w:w="1266"/>
        <w:gridCol w:w="1731"/>
      </w:tblGrid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Vis.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Dataset Name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Start pos. [°2θ]</w:t>
            </w:r>
          </w:p>
        </w:tc>
        <w:tc>
          <w:tcPr>
            <w:tcW w:w="168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End pos. [°2θ]</w:t>
            </w:r>
          </w:p>
        </w:tc>
        <w:tc>
          <w:tcPr>
            <w:tcW w:w="126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Step [°2θ]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Meas.Date/Time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21 Etosha22 HSsub 0.1-2.5cm S4 400C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2.0054</w:t>
            </w:r>
          </w:p>
        </w:tc>
        <w:tc>
          <w:tcPr>
            <w:tcW w:w="168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29.9894</w:t>
            </w:r>
          </w:p>
        </w:tc>
        <w:tc>
          <w:tcPr>
            <w:tcW w:w="126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0.0110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12/12/2023 12:38:17 PM</w:t>
            </w:r>
          </w:p>
        </w:tc>
      </w:tr>
    </w:tbl>
    <w:p w:rsidR="00064B8D" w:rsidRDefault="00064B8D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8)</w:t>
      </w:r>
    </w:p>
    <w:p w:rsidR="00331292" w:rsidRDefault="00331292">
      <w:pPr>
        <w:rPr>
          <w:sz w:val="22"/>
        </w:rPr>
      </w:pPr>
      <w:bookmarkStart w:id="7" w:name="Bookmark8"/>
      <w:bookmarkEnd w:id="7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1251"/>
        <w:gridCol w:w="1416"/>
        <w:gridCol w:w="2001"/>
        <w:gridCol w:w="1611"/>
        <w:gridCol w:w="1491"/>
      </w:tblGrid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Pos. [°2θ]</w:t>
            </w:r>
          </w:p>
        </w:tc>
        <w:tc>
          <w:tcPr>
            <w:tcW w:w="141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Height [cts]</w:t>
            </w:r>
          </w:p>
        </w:tc>
        <w:tc>
          <w:tcPr>
            <w:tcW w:w="200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FWHM Left [°2θ]</w:t>
            </w:r>
          </w:p>
        </w:tc>
        <w:tc>
          <w:tcPr>
            <w:tcW w:w="161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d-spacing [Å]</w:t>
            </w:r>
          </w:p>
        </w:tc>
        <w:tc>
          <w:tcPr>
            <w:tcW w:w="149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Rel. Int. [%]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2.7238</w:t>
            </w:r>
          </w:p>
        </w:tc>
        <w:tc>
          <w:tcPr>
            <w:tcW w:w="141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1361.60</w:t>
            </w:r>
          </w:p>
        </w:tc>
        <w:tc>
          <w:tcPr>
            <w:tcW w:w="200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0.0866</w:t>
            </w:r>
          </w:p>
        </w:tc>
        <w:tc>
          <w:tcPr>
            <w:tcW w:w="161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32.41015</w:t>
            </w:r>
          </w:p>
        </w:tc>
        <w:tc>
          <w:tcPr>
            <w:tcW w:w="149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100.00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5.2954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94.65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0.1732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16.67509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6.95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7.0249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362.93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0.2165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12.57317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26.65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8.6946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693.43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0.0974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10.16197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50.93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13.1681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37.18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6.71810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2.73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13.5364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45.40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6.53609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15.7495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985.58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0.1191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5.62228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72.38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17.6324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77.88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0.1515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5.02591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5.72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18.2093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132.20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4.86796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9.71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19.6041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30.86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0.6061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4.52465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2.27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22.3460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13.41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0.2598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3.97529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0.98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23.3568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31.44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3.80548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2.31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24.1996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55.21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0.1732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3.67483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4.05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25.9213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566.95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0.0974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3.43451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41.64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26.6552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430.04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0.0649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3.34159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31.58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27.5077</w:t>
            </w:r>
          </w:p>
        </w:tc>
        <w:tc>
          <w:tcPr>
            <w:tcW w:w="1416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685.79</w:t>
            </w:r>
          </w:p>
        </w:tc>
        <w:tc>
          <w:tcPr>
            <w:tcW w:w="20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0.0758</w:t>
            </w:r>
          </w:p>
        </w:tc>
        <w:tc>
          <w:tcPr>
            <w:tcW w:w="161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3.23994</w:t>
            </w:r>
          </w:p>
        </w:tc>
        <w:tc>
          <w:tcPr>
            <w:tcW w:w="149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50.37</w:t>
            </w:r>
          </w:p>
        </w:tc>
      </w:tr>
    </w:tbl>
    <w:p w:rsidR="00064B8D" w:rsidRDefault="00064B8D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9)</w:t>
      </w:r>
    </w:p>
    <w:p w:rsidR="00331292" w:rsidRDefault="00331292">
      <w:pPr>
        <w:rPr>
          <w:sz w:val="22"/>
        </w:rPr>
      </w:pPr>
      <w:bookmarkStart w:id="8" w:name="Bookmark9"/>
      <w:bookmarkEnd w:id="8"/>
    </w:p>
    <w:tbl>
      <w:tblPr>
        <w:tblW w:w="8858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996"/>
        <w:gridCol w:w="1400"/>
        <w:gridCol w:w="861"/>
        <w:gridCol w:w="1400"/>
        <w:gridCol w:w="1400"/>
        <w:gridCol w:w="1400"/>
        <w:gridCol w:w="1401"/>
      </w:tblGrid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Visible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Ref.Code</w:t>
            </w:r>
          </w:p>
        </w:tc>
        <w:tc>
          <w:tcPr>
            <w:tcW w:w="86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Score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Compound Name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Chem. Formula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Mineral Name</w:t>
            </w:r>
          </w:p>
        </w:tc>
        <w:tc>
          <w:tcPr>
            <w:tcW w:w="1401" w:type="dxa"/>
            <w:tcBorders>
              <w:bottom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center"/>
              <w:rPr>
                <w:sz w:val="22"/>
              </w:rPr>
            </w:pPr>
            <w:r w:rsidRPr="00064B8D">
              <w:rPr>
                <w:sz w:val="22"/>
              </w:rPr>
              <w:t>SemiQuant[%]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04-016-2838</w:t>
            </w:r>
          </w:p>
        </w:tc>
        <w:tc>
          <w:tcPr>
            <w:tcW w:w="86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54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Titanium Oxide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Ti O2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Rutile</w:t>
            </w:r>
          </w:p>
        </w:tc>
        <w:tc>
          <w:tcPr>
            <w:tcW w:w="1401" w:type="dxa"/>
            <w:tcBorders>
              <w:top w:val="single" w:sz="6" w:space="0" w:color="008000"/>
            </w:tcBorders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04-024-8347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46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Potassium Sodium Calcium Aluminum Silicon Oxide Hydrate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K0.19 Na7.69 Ca0.06 Al8 Si16 O48 ( H2 O )8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Analcime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10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01-070-4177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45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Tin Oxide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Sn O2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Cassiterite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04-016-0693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29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Potassium Sodium Calcium Manganese Aluminum Iron Silicon Oxide Hydroxide Hydrate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K0.3 Na0.4 Ca0.3 Mn3.9 Fe0.1 Al1.4 Si5.3 O16 ( O H )2.7 ( H2 O )3.5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Ganophyllite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3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lastRenderedPageBreak/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04-017-4317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Potassium Magnesium Manganese Iron Aluminum Silicate Hydroxide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K Mg0.2 Mn0.1 Fe2.4 Al1.7 Si2.6 O10 ( O H )2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Biotite-1M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04-013-5979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13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Magnesium Aluminum Silicon Oxide Hydroxide Hydrate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Mg Al Si4 O10 ( O H ) ( H2 O )4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Palygorskite-M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7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04-020-0786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15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Potassium Magnesium Aluminum Iron Silicon Oxide Hydroxide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K Mg2 Fe Al Si3 O11 ( O H )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Phlogopite-2M1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22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04-025-4215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19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Magnesium Manganese Aluminum Arsenic Iron Phosphorus Silicon Vanadium Oxide Hydroxide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Mg10.4 V0.36 Mn33.5 Fe0.14 Al0.69 Si6.77 As6.5 P0.3 O54 ( O H )42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Carlfrancisite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28</w:t>
            </w:r>
          </w:p>
        </w:tc>
      </w:tr>
      <w:tr w:rsidR="00064B8D" w:rsidRPr="00064B8D" w:rsidTr="00064B8D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04-013-2099</w:t>
            </w:r>
          </w:p>
        </w:tc>
        <w:tc>
          <w:tcPr>
            <w:tcW w:w="86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12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Potassium Aluminum Silicate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K8 Al8 Si16 O48</w:t>
            </w:r>
          </w:p>
        </w:tc>
        <w:tc>
          <w:tcPr>
            <w:tcW w:w="1400" w:type="dxa"/>
            <w:shd w:val="clear" w:color="auto" w:fill="auto"/>
          </w:tcPr>
          <w:p w:rsidR="00064B8D" w:rsidRPr="00064B8D" w:rsidRDefault="00064B8D" w:rsidP="00064B8D">
            <w:pPr>
              <w:rPr>
                <w:sz w:val="22"/>
              </w:rPr>
            </w:pPr>
            <w:r w:rsidRPr="00064B8D">
              <w:rPr>
                <w:sz w:val="22"/>
              </w:rPr>
              <w:t>Leucite</w:t>
            </w:r>
          </w:p>
        </w:tc>
        <w:tc>
          <w:tcPr>
            <w:tcW w:w="1401" w:type="dxa"/>
            <w:shd w:val="clear" w:color="auto" w:fill="auto"/>
          </w:tcPr>
          <w:p w:rsidR="00064B8D" w:rsidRPr="00064B8D" w:rsidRDefault="00064B8D" w:rsidP="00064B8D">
            <w:pPr>
              <w:jc w:val="right"/>
              <w:rPr>
                <w:sz w:val="22"/>
              </w:rPr>
            </w:pPr>
            <w:r w:rsidRPr="00064B8D">
              <w:rPr>
                <w:sz w:val="22"/>
              </w:rPr>
              <w:t>12</w:t>
            </w:r>
          </w:p>
        </w:tc>
      </w:tr>
    </w:tbl>
    <w:p w:rsidR="00064B8D" w:rsidRDefault="00064B8D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10)</w:t>
      </w:r>
    </w:p>
    <w:p w:rsidR="00331292" w:rsidRDefault="00331292">
      <w:pPr>
        <w:rPr>
          <w:sz w:val="22"/>
        </w:rPr>
      </w:pPr>
      <w:bookmarkStart w:id="9" w:name="Bookmark10"/>
      <w:bookmarkEnd w:id="9"/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Dataset Name</w:t>
      </w:r>
      <w:r>
        <w:rPr>
          <w:sz w:val="22"/>
        </w:rPr>
        <w:tab/>
        <w:t>21 Etosha22 HSsub 0.1-2.5cm S4 400C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File name</w:t>
      </w:r>
      <w:r>
        <w:rPr>
          <w:sz w:val="22"/>
        </w:rPr>
        <w:tab/>
        <w:t>C:\aeris_data\XRD data\Goldstein\Etosha 2023\Etosha Clay Data\Sample 21\21 Etosha22 HSsub 0.1-2.5cm S4 400C.xrdml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Sample Identification</w:t>
      </w:r>
      <w:r>
        <w:rPr>
          <w:sz w:val="22"/>
        </w:rPr>
        <w:tab/>
        <w:t>21 Etosha22 HSsub 0.1-2.5cm S4 400C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Measurement Start Date/Time</w:t>
      </w:r>
      <w:r>
        <w:rPr>
          <w:sz w:val="22"/>
        </w:rPr>
        <w:tab/>
        <w:t>12/12/2023 12:38:17 PM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Operator</w:t>
      </w:r>
      <w:r>
        <w:rPr>
          <w:sz w:val="22"/>
        </w:rPr>
        <w:tab/>
        <w:t>Instrument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Raw Data Origin</w:t>
      </w:r>
      <w:r>
        <w:rPr>
          <w:sz w:val="22"/>
        </w:rPr>
        <w:tab/>
        <w:t>XRD measurement (*.XRDML)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Scan Axis</w:t>
      </w:r>
      <w:r>
        <w:rPr>
          <w:sz w:val="22"/>
        </w:rPr>
        <w:tab/>
        <w:t>Gonio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Start Position [°2θ]</w:t>
      </w:r>
      <w:r>
        <w:rPr>
          <w:sz w:val="22"/>
        </w:rPr>
        <w:tab/>
        <w:t>2.0054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End Position [°2θ]</w:t>
      </w:r>
      <w:r>
        <w:rPr>
          <w:sz w:val="22"/>
        </w:rPr>
        <w:tab/>
        <w:t>29.9894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Step Size [°2θ]</w:t>
      </w:r>
      <w:r>
        <w:rPr>
          <w:sz w:val="22"/>
        </w:rPr>
        <w:tab/>
        <w:t>0.0110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Scan Step Time [s]</w:t>
      </w:r>
      <w:r>
        <w:rPr>
          <w:sz w:val="22"/>
        </w:rPr>
        <w:tab/>
        <w:t>48.1950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Scan Type</w:t>
      </w:r>
      <w:r>
        <w:rPr>
          <w:sz w:val="22"/>
        </w:rPr>
        <w:tab/>
        <w:t>Continuous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PSD Mode</w:t>
      </w:r>
      <w:r>
        <w:rPr>
          <w:sz w:val="22"/>
        </w:rPr>
        <w:tab/>
        <w:t>Scanning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PSD Length [°2θ]</w:t>
      </w:r>
      <w:r>
        <w:rPr>
          <w:sz w:val="22"/>
        </w:rPr>
        <w:tab/>
        <w:t>5.54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Offset [°2θ]</w:t>
      </w:r>
      <w:r>
        <w:rPr>
          <w:sz w:val="22"/>
        </w:rPr>
        <w:tab/>
        <w:t>0.0000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lastRenderedPageBreak/>
        <w:t>Divergence Slit Type</w:t>
      </w:r>
      <w:r>
        <w:rPr>
          <w:sz w:val="22"/>
        </w:rPr>
        <w:tab/>
        <w:t>Fixed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Divergence Slit Size [°]</w:t>
      </w:r>
      <w:r>
        <w:rPr>
          <w:sz w:val="22"/>
        </w:rPr>
        <w:tab/>
        <w:t>0.0603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Specimen Length [mm]</w:t>
      </w:r>
      <w:r>
        <w:rPr>
          <w:sz w:val="22"/>
        </w:rPr>
        <w:tab/>
        <w:t>10.00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Measurement Temperature [°C]</w:t>
      </w:r>
      <w:r>
        <w:rPr>
          <w:sz w:val="22"/>
        </w:rPr>
        <w:tab/>
        <w:t>25.00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Anode Material</w:t>
      </w:r>
      <w:r>
        <w:rPr>
          <w:sz w:val="22"/>
        </w:rPr>
        <w:tab/>
        <w:t>Cu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K-α1 [Å]</w:t>
      </w:r>
      <w:r>
        <w:rPr>
          <w:sz w:val="22"/>
        </w:rPr>
        <w:tab/>
        <w:t>1.54060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K-α2 [Å]</w:t>
      </w:r>
      <w:r>
        <w:rPr>
          <w:sz w:val="22"/>
        </w:rPr>
        <w:tab/>
        <w:t>1.54443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K-β1 [Å]</w:t>
      </w:r>
      <w:r>
        <w:rPr>
          <w:sz w:val="22"/>
        </w:rPr>
        <w:tab/>
        <w:t>1.39225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K-A2 / K-A1 Ratio</w:t>
      </w:r>
      <w:r>
        <w:rPr>
          <w:sz w:val="22"/>
        </w:rPr>
        <w:tab/>
        <w:t>0.50000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Generator Settings</w:t>
      </w:r>
      <w:r>
        <w:rPr>
          <w:sz w:val="22"/>
        </w:rPr>
        <w:tab/>
        <w:t>15 mA, 40 kV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Diffractometer Type</w:t>
      </w:r>
      <w:r>
        <w:rPr>
          <w:sz w:val="22"/>
        </w:rPr>
        <w:tab/>
        <w:t>2082464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Diffractometer Number</w:t>
      </w:r>
      <w:r>
        <w:rPr>
          <w:sz w:val="22"/>
        </w:rPr>
        <w:tab/>
        <w:t>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Goniometer Radius [mm]</w:t>
      </w:r>
      <w:r>
        <w:rPr>
          <w:sz w:val="22"/>
        </w:rPr>
        <w:tab/>
        <w:t>145.00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Dist. Focus-Diverg. Slit [mm]</w:t>
      </w:r>
      <w:r>
        <w:rPr>
          <w:sz w:val="22"/>
        </w:rPr>
        <w:tab/>
        <w:t>95.00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Incident Beam Monochromator</w:t>
      </w:r>
      <w:r>
        <w:rPr>
          <w:sz w:val="22"/>
        </w:rPr>
        <w:tab/>
        <w:t>No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r>
        <w:rPr>
          <w:sz w:val="22"/>
        </w:rPr>
        <w:t>Spinning</w:t>
      </w:r>
      <w:r>
        <w:rPr>
          <w:sz w:val="22"/>
        </w:rPr>
        <w:tab/>
        <w:t>Yes</w:t>
      </w:r>
    </w:p>
    <w:p w:rsidR="00064B8D" w:rsidRDefault="00064B8D" w:rsidP="00064B8D">
      <w:pPr>
        <w:tabs>
          <w:tab w:val="left" w:pos="3000"/>
        </w:tabs>
        <w:rPr>
          <w:sz w:val="22"/>
        </w:rPr>
      </w:pPr>
      <w:bookmarkStart w:id="10" w:name="_GoBack"/>
      <w:bookmarkEnd w:id="10"/>
    </w:p>
    <w:p w:rsidR="00331292" w:rsidRDefault="00331292">
      <w:pPr>
        <w:rPr>
          <w:sz w:val="22"/>
        </w:rPr>
      </w:pPr>
      <w:r>
        <w:rPr>
          <w:sz w:val="22"/>
        </w:rPr>
        <w:t>More items… (Bookmark 11)</w:t>
      </w:r>
    </w:p>
    <w:p w:rsidR="00331292" w:rsidRDefault="00331292">
      <w:pPr>
        <w:rPr>
          <w:sz w:val="22"/>
        </w:rPr>
      </w:pPr>
      <w:bookmarkStart w:id="11" w:name="Bookmark11"/>
      <w:bookmarkEnd w:id="11"/>
    </w:p>
    <w:p w:rsidR="00331292" w:rsidRDefault="00331292">
      <w:pPr>
        <w:rPr>
          <w:sz w:val="22"/>
        </w:rPr>
      </w:pPr>
      <w:r>
        <w:rPr>
          <w:sz w:val="22"/>
        </w:rPr>
        <w:t>More items… (Bookmark 12)</w:t>
      </w:r>
    </w:p>
    <w:p w:rsidR="00331292" w:rsidRDefault="00331292">
      <w:pPr>
        <w:rPr>
          <w:sz w:val="22"/>
        </w:rPr>
      </w:pPr>
      <w:bookmarkStart w:id="12" w:name="Bookmark12"/>
      <w:bookmarkEnd w:id="12"/>
    </w:p>
    <w:p w:rsidR="00331292" w:rsidRDefault="00331292">
      <w:pPr>
        <w:rPr>
          <w:sz w:val="22"/>
        </w:rPr>
      </w:pPr>
      <w:r>
        <w:rPr>
          <w:sz w:val="22"/>
        </w:rPr>
        <w:t>More items… (Bookmark 13)</w:t>
      </w:r>
    </w:p>
    <w:p w:rsidR="00331292" w:rsidRDefault="00331292">
      <w:pPr>
        <w:rPr>
          <w:sz w:val="22"/>
        </w:rPr>
      </w:pPr>
      <w:bookmarkStart w:id="13" w:name="Bookmark13"/>
      <w:bookmarkEnd w:id="13"/>
    </w:p>
    <w:p w:rsidR="00331292" w:rsidRDefault="00331292">
      <w:pPr>
        <w:rPr>
          <w:sz w:val="22"/>
        </w:rPr>
      </w:pPr>
      <w:r>
        <w:rPr>
          <w:sz w:val="22"/>
        </w:rPr>
        <w:t>More items… (Bookmark 14)</w:t>
      </w:r>
    </w:p>
    <w:p w:rsidR="00331292" w:rsidRDefault="00331292">
      <w:pPr>
        <w:rPr>
          <w:sz w:val="22"/>
        </w:rPr>
      </w:pPr>
      <w:bookmarkStart w:id="14" w:name="Bookmark14"/>
      <w:bookmarkEnd w:id="14"/>
    </w:p>
    <w:p w:rsidR="00331292" w:rsidRDefault="00331292">
      <w:pPr>
        <w:rPr>
          <w:sz w:val="22"/>
        </w:rPr>
      </w:pPr>
      <w:r>
        <w:rPr>
          <w:sz w:val="22"/>
        </w:rPr>
        <w:t>More items… (Bookmark 15)</w:t>
      </w:r>
    </w:p>
    <w:p w:rsidR="00331292" w:rsidRDefault="00331292">
      <w:bookmarkStart w:id="15" w:name="Bookmark15"/>
      <w:bookmarkEnd w:id="15"/>
    </w:p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>
      <w:pPr>
        <w:pStyle w:val="Header"/>
        <w:tabs>
          <w:tab w:val="clear" w:pos="4320"/>
          <w:tab w:val="clear" w:pos="8640"/>
          <w:tab w:val="left" w:pos="3570"/>
        </w:tabs>
      </w:pPr>
      <w:r>
        <w:tab/>
      </w:r>
    </w:p>
    <w:sectPr w:rsidR="003312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167" w:rsidRDefault="00174167">
      <w:r>
        <w:separator/>
      </w:r>
    </w:p>
  </w:endnote>
  <w:endnote w:type="continuationSeparator" w:id="0">
    <w:p w:rsidR="00174167" w:rsidRDefault="0017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B8D" w:rsidRDefault="00064B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292" w:rsidRPr="00064B8D" w:rsidRDefault="00064B8D" w:rsidP="00064B8D">
    <w:pPr>
      <w:pStyle w:val="Footer"/>
      <w:pBdr>
        <w:top w:val="single" w:sz="4" w:space="1" w:color="auto"/>
      </w:pBdr>
      <w:rPr>
        <w:rFonts w:ascii="Segoe UI" w:hAnsi="Segoe UI"/>
        <w:color w:val="000000"/>
      </w:rPr>
    </w:pPr>
    <w:r>
      <w:rPr>
        <w:rFonts w:ascii="Segoe UI" w:hAnsi="Segoe UI"/>
        <w:color w:val="000000"/>
      </w:rPr>
      <w:t>File: 21 Etosha22 HSsub 0.1-2.5cm S4 400C</w:t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fldChar w:fldCharType="begin"/>
    </w:r>
    <w:r>
      <w:rPr>
        <w:rFonts w:ascii="Segoe UI" w:hAnsi="Segoe UI"/>
        <w:color w:val="000000"/>
      </w:rPr>
      <w:instrText xml:space="preserve"> PAGE  \* MERGEFORMAT </w:instrText>
    </w:r>
    <w:r>
      <w:rPr>
        <w:rFonts w:ascii="Segoe UI" w:hAnsi="Segoe UI"/>
        <w:color w:val="000000"/>
      </w:rPr>
      <w:fldChar w:fldCharType="separate"/>
    </w:r>
    <w:r w:rsidR="00D3503C">
      <w:rPr>
        <w:rFonts w:ascii="Segoe UI" w:hAnsi="Segoe UI"/>
        <w:noProof/>
        <w:color w:val="000000"/>
      </w:rPr>
      <w:t>1</w:t>
    </w:r>
    <w:r>
      <w:rPr>
        <w:rFonts w:ascii="Segoe UI" w:hAnsi="Segoe UI"/>
        <w:color w:val="000000"/>
      </w:rPr>
      <w:fldChar w:fldCharType="end"/>
    </w:r>
    <w:r>
      <w:rPr>
        <w:rFonts w:ascii="Segoe UI" w:hAnsi="Segoe UI"/>
        <w:color w:val="000000"/>
      </w:rPr>
      <w:t xml:space="preserve"> of </w:t>
    </w:r>
    <w:r>
      <w:rPr>
        <w:rFonts w:ascii="Segoe UI" w:hAnsi="Segoe UI"/>
        <w:color w:val="000000"/>
      </w:rPr>
      <w:fldChar w:fldCharType="begin"/>
    </w:r>
    <w:r>
      <w:rPr>
        <w:rFonts w:ascii="Segoe UI" w:hAnsi="Segoe UI"/>
        <w:color w:val="000000"/>
      </w:rPr>
      <w:instrText xml:space="preserve"> NUMPAGES  \* MERGEFORMAT </w:instrText>
    </w:r>
    <w:r>
      <w:rPr>
        <w:rFonts w:ascii="Segoe UI" w:hAnsi="Segoe UI"/>
        <w:color w:val="000000"/>
      </w:rPr>
      <w:fldChar w:fldCharType="separate"/>
    </w:r>
    <w:r w:rsidR="00D3503C">
      <w:rPr>
        <w:rFonts w:ascii="Segoe UI" w:hAnsi="Segoe UI"/>
        <w:noProof/>
        <w:color w:val="000000"/>
      </w:rPr>
      <w:t>11</w:t>
    </w:r>
    <w:r>
      <w:rPr>
        <w:rFonts w:ascii="Segoe UI" w:hAnsi="Segoe UI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B8D" w:rsidRDefault="00064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167" w:rsidRDefault="00174167">
      <w:r>
        <w:separator/>
      </w:r>
    </w:p>
  </w:footnote>
  <w:footnote w:type="continuationSeparator" w:id="0">
    <w:p w:rsidR="00174167" w:rsidRDefault="0017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B8D" w:rsidRDefault="00064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292" w:rsidRPr="00064B8D" w:rsidRDefault="00064B8D" w:rsidP="00064B8D">
    <w:pPr>
      <w:pStyle w:val="Header"/>
      <w:pBdr>
        <w:bottom w:val="single" w:sz="4" w:space="1" w:color="auto"/>
      </w:pBdr>
      <w:rPr>
        <w:rFonts w:ascii="Segoe UI" w:hAnsi="Segoe UI"/>
        <w:color w:val="000000"/>
      </w:rPr>
    </w:pPr>
    <w:r>
      <w:rPr>
        <w:rFonts w:ascii="Segoe UI" w:hAnsi="Segoe UI"/>
        <w:color w:val="000000"/>
      </w:rPr>
      <w:t>User: xrd</w:t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tab/>
      <w:t>Date: 8/9/2024 Time: 12:38:52 PM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B8D" w:rsidRDefault="00064B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B8D"/>
    <w:rsid w:val="00064B8D"/>
    <w:rsid w:val="00174167"/>
    <w:rsid w:val="00331292"/>
    <w:rsid w:val="005F19D6"/>
    <w:rsid w:val="00A45B94"/>
    <w:rsid w:val="00D3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B307C-7173-4600-962C-034136ED3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PANalytical\HighScore\HighSco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HighScore.dot</Template>
  <TotalTime>0</TotalTime>
  <Pages>11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is the simple example template containing only headers for each report item and the bookmarks</vt:lpstr>
    </vt:vector>
  </TitlesOfParts>
  <Company>PANalytical B.V.</Company>
  <LinksUpToDate>false</LinksUpToDate>
  <CharactersWithSpaces>12458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the simple example template containing only headers for each report item and the bookmarks</dc:title>
  <dc:subject/>
  <dc:creator>xrd</dc:creator>
  <cp:keywords/>
  <dc:description/>
  <cp:lastModifiedBy>xrd</cp:lastModifiedBy>
  <cp:revision>2</cp:revision>
  <cp:lastPrinted>1601-01-01T00:00:00Z</cp:lastPrinted>
  <dcterms:created xsi:type="dcterms:W3CDTF">2024-08-09T19:39:00Z</dcterms:created>
  <dcterms:modified xsi:type="dcterms:W3CDTF">2024-08-09T19:39:00Z</dcterms:modified>
</cp:coreProperties>
</file>